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89AE5" w14:textId="08CDF997" w:rsidR="006B2F86" w:rsidRDefault="008364EA" w:rsidP="00E71FC3">
      <w:pPr>
        <w:pStyle w:val="NoSpacing"/>
      </w:pPr>
      <w:r>
        <w:rPr>
          <w:u w:val="single"/>
        </w:rPr>
        <w:t>Thomas BROWNE</w:t>
      </w:r>
      <w:r>
        <w:t xml:space="preserve">   </w:t>
      </w:r>
      <w:proofErr w:type="gramStart"/>
      <w:r>
        <w:t xml:space="preserve">   (</w:t>
      </w:r>
      <w:proofErr w:type="gramEnd"/>
      <w:r>
        <w:t>fl.1419)</w:t>
      </w:r>
    </w:p>
    <w:p w14:paraId="60ECD911" w14:textId="4E00EFAE" w:rsidR="008364EA" w:rsidRDefault="008364EA" w:rsidP="00E71FC3">
      <w:pPr>
        <w:pStyle w:val="NoSpacing"/>
      </w:pPr>
      <w:r>
        <w:t>Chaplain of the chantry chapel of Holy Trinity, Beverley, East Riding of Yorkshire.</w:t>
      </w:r>
    </w:p>
    <w:p w14:paraId="14F7C9DE" w14:textId="01081375" w:rsidR="008364EA" w:rsidRDefault="008364EA" w:rsidP="00E71FC3">
      <w:pPr>
        <w:pStyle w:val="NoSpacing"/>
      </w:pPr>
    </w:p>
    <w:p w14:paraId="2DDF1FC2" w14:textId="63D22E6A" w:rsidR="008364EA" w:rsidRDefault="008364EA" w:rsidP="00E71FC3">
      <w:pPr>
        <w:pStyle w:val="NoSpacing"/>
      </w:pPr>
    </w:p>
    <w:p w14:paraId="114B9527" w14:textId="21EE74C0" w:rsidR="008364EA" w:rsidRDefault="008364EA" w:rsidP="00E71FC3">
      <w:pPr>
        <w:pStyle w:val="NoSpacing"/>
      </w:pPr>
      <w:r>
        <w:tab/>
        <w:t>1419</w:t>
      </w:r>
      <w:r>
        <w:tab/>
        <w:t>There was an indenture between him and the Governors of Beverley for the</w:t>
      </w:r>
    </w:p>
    <w:p w14:paraId="54019B6D" w14:textId="348267C6" w:rsidR="008364EA" w:rsidRDefault="008364EA" w:rsidP="00E71FC3">
      <w:pPr>
        <w:pStyle w:val="NoSpacing"/>
      </w:pPr>
      <w:r>
        <w:tab/>
      </w:r>
      <w:r>
        <w:tab/>
        <w:t>safe keeping of the plate, books and ornaments of the Chapel.</w:t>
      </w:r>
    </w:p>
    <w:p w14:paraId="09D3E861" w14:textId="11DAC044" w:rsidR="008364EA" w:rsidRDefault="008364EA" w:rsidP="00E71FC3">
      <w:pPr>
        <w:pStyle w:val="NoSpacing"/>
      </w:pPr>
      <w:r>
        <w:tab/>
      </w:r>
      <w:r>
        <w:tab/>
        <w:t xml:space="preserve">(V.C.H. Yorkshire </w:t>
      </w:r>
      <w:proofErr w:type="spellStart"/>
      <w:r>
        <w:t>vol.III</w:t>
      </w:r>
      <w:proofErr w:type="spellEnd"/>
      <w:r>
        <w:t xml:space="preserve"> p.303)</w:t>
      </w:r>
    </w:p>
    <w:p w14:paraId="100EAE86" w14:textId="1E49F88A" w:rsidR="008364EA" w:rsidRDefault="008364EA" w:rsidP="00E71FC3">
      <w:pPr>
        <w:pStyle w:val="NoSpacing"/>
      </w:pPr>
    </w:p>
    <w:p w14:paraId="16D07FE8" w14:textId="57C79C7B" w:rsidR="008364EA" w:rsidRDefault="008364EA" w:rsidP="00E71FC3">
      <w:pPr>
        <w:pStyle w:val="NoSpacing"/>
      </w:pPr>
    </w:p>
    <w:p w14:paraId="1FCAF32D" w14:textId="7705B65E" w:rsidR="008364EA" w:rsidRPr="008364EA" w:rsidRDefault="008364EA" w:rsidP="00E71FC3">
      <w:pPr>
        <w:pStyle w:val="NoSpacing"/>
      </w:pPr>
      <w:r>
        <w:t>28 April 2018</w:t>
      </w:r>
      <w:bookmarkStart w:id="0" w:name="_GoBack"/>
      <w:bookmarkEnd w:id="0"/>
    </w:p>
    <w:sectPr w:rsidR="008364EA" w:rsidRPr="008364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3C911" w14:textId="77777777" w:rsidR="008364EA" w:rsidRDefault="008364EA" w:rsidP="00E71FC3">
      <w:pPr>
        <w:spacing w:after="0" w:line="240" w:lineRule="auto"/>
      </w:pPr>
      <w:r>
        <w:separator/>
      </w:r>
    </w:p>
  </w:endnote>
  <w:endnote w:type="continuationSeparator" w:id="0">
    <w:p w14:paraId="5441843B" w14:textId="77777777" w:rsidR="008364EA" w:rsidRDefault="008364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A1DF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660EC" w14:textId="77777777" w:rsidR="008364EA" w:rsidRDefault="008364EA" w:rsidP="00E71FC3">
      <w:pPr>
        <w:spacing w:after="0" w:line="240" w:lineRule="auto"/>
      </w:pPr>
      <w:r>
        <w:separator/>
      </w:r>
    </w:p>
  </w:footnote>
  <w:footnote w:type="continuationSeparator" w:id="0">
    <w:p w14:paraId="07D22E14" w14:textId="77777777" w:rsidR="008364EA" w:rsidRDefault="008364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4EA"/>
    <w:rsid w:val="001A7C09"/>
    <w:rsid w:val="00577BD5"/>
    <w:rsid w:val="00656CBA"/>
    <w:rsid w:val="006A1F77"/>
    <w:rsid w:val="00733BE7"/>
    <w:rsid w:val="008364E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7FE84"/>
  <w15:chartTrackingRefBased/>
  <w15:docId w15:val="{7FB527CC-49DE-4073-B3A0-F9651C44D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2018-04-28T21:39:00Z</dcterms:created>
  <dcterms:modified xsi:type="dcterms:W3CDTF">2018-04-28T21:43:00Z</dcterms:modified>
</cp:coreProperties>
</file>